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010249" w14:textId="77777777" w:rsidR="009D295D" w:rsidRDefault="009D295D" w:rsidP="009D29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Joan YONGE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1FC19871" w14:textId="77777777" w:rsidR="009D295D" w:rsidRDefault="009D295D" w:rsidP="009D29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Clifton by Dorchester, Oxfordshire. Widow.</w:t>
      </w:r>
    </w:p>
    <w:p w14:paraId="6101EC82" w14:textId="77777777" w:rsidR="009D295D" w:rsidRDefault="009D295D" w:rsidP="009D295D">
      <w:pPr>
        <w:rPr>
          <w:rFonts w:ascii="Times New Roman" w:hAnsi="Times New Roman" w:cs="Times New Roman"/>
        </w:rPr>
      </w:pPr>
    </w:p>
    <w:p w14:paraId="21DB1FAE" w14:textId="77777777" w:rsidR="009D295D" w:rsidRDefault="009D295D" w:rsidP="009D295D">
      <w:pPr>
        <w:rPr>
          <w:rFonts w:ascii="Times New Roman" w:hAnsi="Times New Roman" w:cs="Times New Roman"/>
        </w:rPr>
      </w:pPr>
    </w:p>
    <w:p w14:paraId="6E5B11A0" w14:textId="77777777" w:rsidR="009D295D" w:rsidRDefault="009D295D" w:rsidP="009D29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Richard Preston(q.v.) brought a plaint of trespass against her and John </w:t>
      </w:r>
    </w:p>
    <w:p w14:paraId="36C028E7" w14:textId="77777777" w:rsidR="009D295D" w:rsidRDefault="009D295D" w:rsidP="009D29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Hopkyns</w:t>
      </w:r>
      <w:proofErr w:type="spellEnd"/>
      <w:r>
        <w:rPr>
          <w:rFonts w:ascii="Times New Roman" w:hAnsi="Times New Roman" w:cs="Times New Roman"/>
        </w:rPr>
        <w:t xml:space="preserve"> of Clifton by Dorchester(q.v.).</w:t>
      </w:r>
    </w:p>
    <w:p w14:paraId="04EDF07A" w14:textId="77777777" w:rsidR="009D295D" w:rsidRDefault="009D295D" w:rsidP="009D29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355C7C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372F2188" w14:textId="77777777" w:rsidR="009D295D" w:rsidRDefault="009D295D" w:rsidP="009D295D">
      <w:pPr>
        <w:rPr>
          <w:rFonts w:ascii="Times New Roman" w:hAnsi="Times New Roman" w:cs="Times New Roman"/>
        </w:rPr>
      </w:pPr>
    </w:p>
    <w:p w14:paraId="26263480" w14:textId="77777777" w:rsidR="009D295D" w:rsidRDefault="009D295D" w:rsidP="009D295D">
      <w:pPr>
        <w:rPr>
          <w:rFonts w:ascii="Times New Roman" w:hAnsi="Times New Roman" w:cs="Times New Roman"/>
        </w:rPr>
      </w:pPr>
    </w:p>
    <w:p w14:paraId="22B8E107" w14:textId="77777777" w:rsidR="009D295D" w:rsidRDefault="009D295D" w:rsidP="009D29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October 2018</w:t>
      </w:r>
    </w:p>
    <w:p w14:paraId="150FB495" w14:textId="77777777" w:rsidR="006B2F86" w:rsidRPr="00E71FC3" w:rsidRDefault="009D295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141713" w14:textId="77777777" w:rsidR="009D295D" w:rsidRDefault="009D295D" w:rsidP="00E71FC3">
      <w:r>
        <w:separator/>
      </w:r>
    </w:p>
  </w:endnote>
  <w:endnote w:type="continuationSeparator" w:id="0">
    <w:p w14:paraId="124DA851" w14:textId="77777777" w:rsidR="009D295D" w:rsidRDefault="009D295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30DEA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8F62D7" w14:textId="77777777" w:rsidR="009D295D" w:rsidRDefault="009D295D" w:rsidP="00E71FC3">
      <w:r>
        <w:separator/>
      </w:r>
    </w:p>
  </w:footnote>
  <w:footnote w:type="continuationSeparator" w:id="0">
    <w:p w14:paraId="5858135D" w14:textId="77777777" w:rsidR="009D295D" w:rsidRDefault="009D295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295D"/>
    <w:rsid w:val="001A7C09"/>
    <w:rsid w:val="00577BD5"/>
    <w:rsid w:val="00656CBA"/>
    <w:rsid w:val="006A1F77"/>
    <w:rsid w:val="00733BE7"/>
    <w:rsid w:val="009D295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4DA969"/>
  <w15:chartTrackingRefBased/>
  <w15:docId w15:val="{E6C99699-E5DA-4E8A-9FD9-CE4B23880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D295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9D295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2018-11-14T20:59:00Z</dcterms:created>
  <dcterms:modified xsi:type="dcterms:W3CDTF">2018-11-14T20:59:00Z</dcterms:modified>
</cp:coreProperties>
</file>